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FB8500" w14:textId="2AD2FE60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93ACD" w:rsidRPr="00E960BB">
        <w:rPr>
          <w:rFonts w:ascii="Corbel" w:hAnsi="Corbel"/>
          <w:bCs/>
          <w:i/>
        </w:rPr>
        <w:t xml:space="preserve">Załącznik nr 1.5 do Zarządzenia Rektora UR  nr </w:t>
      </w:r>
      <w:r w:rsidR="00C93ACD">
        <w:rPr>
          <w:rFonts w:ascii="Corbel" w:hAnsi="Corbel"/>
          <w:bCs/>
          <w:i/>
        </w:rPr>
        <w:t>7</w:t>
      </w:r>
      <w:r w:rsidR="00C93ACD" w:rsidRPr="00E960BB">
        <w:rPr>
          <w:rFonts w:ascii="Corbel" w:hAnsi="Corbel"/>
          <w:bCs/>
          <w:i/>
        </w:rPr>
        <w:t>/20</w:t>
      </w:r>
      <w:r w:rsidR="00C93ACD">
        <w:rPr>
          <w:rFonts w:ascii="Corbel" w:hAnsi="Corbel"/>
          <w:bCs/>
          <w:i/>
        </w:rPr>
        <w:t>23</w:t>
      </w:r>
    </w:p>
    <w:p w14:paraId="572A08F8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2A7063D" w14:textId="58E1056D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447F78">
        <w:rPr>
          <w:rFonts w:ascii="Corbel" w:hAnsi="Corbel"/>
          <w:i/>
          <w:smallCaps/>
          <w:sz w:val="24"/>
          <w:szCs w:val="24"/>
        </w:rPr>
        <w:t>202</w:t>
      </w:r>
      <w:r w:rsidR="00C66D00">
        <w:rPr>
          <w:rFonts w:ascii="Corbel" w:hAnsi="Corbel"/>
          <w:i/>
          <w:smallCaps/>
          <w:sz w:val="24"/>
          <w:szCs w:val="24"/>
        </w:rPr>
        <w:t>3</w:t>
      </w:r>
      <w:r w:rsidR="00447F78">
        <w:rPr>
          <w:rFonts w:ascii="Corbel" w:hAnsi="Corbel"/>
          <w:i/>
          <w:smallCaps/>
          <w:sz w:val="24"/>
          <w:szCs w:val="24"/>
        </w:rPr>
        <w:t>-202</w:t>
      </w:r>
      <w:r w:rsidR="00C66D00">
        <w:rPr>
          <w:rFonts w:ascii="Corbel" w:hAnsi="Corbel"/>
          <w:i/>
          <w:smallCaps/>
          <w:sz w:val="24"/>
          <w:szCs w:val="24"/>
        </w:rPr>
        <w:t>8</w:t>
      </w:r>
    </w:p>
    <w:p w14:paraId="5CA6F41A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0BEF6E28" w14:textId="0886B9F1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A20ADB">
        <w:rPr>
          <w:rFonts w:ascii="Corbel" w:hAnsi="Corbel"/>
          <w:sz w:val="20"/>
          <w:szCs w:val="20"/>
        </w:rPr>
        <w:t>202</w:t>
      </w:r>
      <w:r w:rsidR="00C66D00">
        <w:rPr>
          <w:rFonts w:ascii="Corbel" w:hAnsi="Corbel"/>
          <w:sz w:val="20"/>
          <w:szCs w:val="20"/>
        </w:rPr>
        <w:t>3</w:t>
      </w:r>
      <w:r w:rsidR="00A20ADB">
        <w:rPr>
          <w:rFonts w:ascii="Corbel" w:hAnsi="Corbel"/>
          <w:sz w:val="20"/>
          <w:szCs w:val="20"/>
        </w:rPr>
        <w:t>/202</w:t>
      </w:r>
      <w:r w:rsidR="00C66D00">
        <w:rPr>
          <w:rFonts w:ascii="Corbel" w:hAnsi="Corbel"/>
          <w:sz w:val="20"/>
          <w:szCs w:val="20"/>
        </w:rPr>
        <w:t>4</w:t>
      </w:r>
    </w:p>
    <w:p w14:paraId="7B619D7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AE1D8A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E99F124" w14:textId="77777777" w:rsidTr="00B819C8">
        <w:tc>
          <w:tcPr>
            <w:tcW w:w="2694" w:type="dxa"/>
            <w:vAlign w:val="center"/>
          </w:tcPr>
          <w:p w14:paraId="75409DE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AF7C6FF" w14:textId="77777777" w:rsidR="0085747A" w:rsidRPr="009C54AE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Technologie informacyjne</w:t>
            </w:r>
          </w:p>
        </w:tc>
      </w:tr>
      <w:tr w:rsidR="0085747A" w:rsidRPr="009C54AE" w14:paraId="697CBFE3" w14:textId="77777777" w:rsidTr="00B819C8">
        <w:tc>
          <w:tcPr>
            <w:tcW w:w="2694" w:type="dxa"/>
            <w:vAlign w:val="center"/>
          </w:tcPr>
          <w:p w14:paraId="12C4B70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FADCC21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209466AB" w14:textId="77777777" w:rsidTr="00B819C8">
        <w:tc>
          <w:tcPr>
            <w:tcW w:w="2694" w:type="dxa"/>
            <w:vAlign w:val="center"/>
          </w:tcPr>
          <w:p w14:paraId="71DA669E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29F9E9A" w14:textId="56815706" w:rsidR="0085747A" w:rsidRPr="009C54AE" w:rsidRDefault="007E44E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1451D9B3" w14:textId="77777777" w:rsidTr="00B819C8">
        <w:tc>
          <w:tcPr>
            <w:tcW w:w="2694" w:type="dxa"/>
            <w:vAlign w:val="center"/>
          </w:tcPr>
          <w:p w14:paraId="7833771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96CF723" w14:textId="707B5A11" w:rsidR="0085747A" w:rsidRPr="009C54AE" w:rsidRDefault="00EC112E" w:rsidP="005464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3D88FE00" w14:textId="77777777" w:rsidTr="00B819C8">
        <w:tc>
          <w:tcPr>
            <w:tcW w:w="2694" w:type="dxa"/>
            <w:vAlign w:val="center"/>
          </w:tcPr>
          <w:p w14:paraId="231975A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2C36867" w14:textId="77777777" w:rsidR="0085747A" w:rsidRPr="009C54AE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8326EF">
              <w:rPr>
                <w:rFonts w:ascii="Corbel" w:hAnsi="Corbel"/>
                <w:b w:val="0"/>
                <w:sz w:val="24"/>
                <w:szCs w:val="24"/>
              </w:rPr>
              <w:t xml:space="preserve"> Przedszkolna i Wczesnoszkolna</w:t>
            </w:r>
          </w:p>
        </w:tc>
      </w:tr>
      <w:tr w:rsidR="0085747A" w:rsidRPr="009C54AE" w14:paraId="211F9DC8" w14:textId="77777777" w:rsidTr="00B819C8">
        <w:tc>
          <w:tcPr>
            <w:tcW w:w="2694" w:type="dxa"/>
            <w:vAlign w:val="center"/>
          </w:tcPr>
          <w:p w14:paraId="4B8523E3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DBE85CB" w14:textId="03922766" w:rsidR="0085747A" w:rsidRPr="009C54AE" w:rsidRDefault="001E06CF" w:rsidP="0001270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01270B"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9C54AE" w14:paraId="0BB07000" w14:textId="77777777" w:rsidTr="00B819C8">
        <w:tc>
          <w:tcPr>
            <w:tcW w:w="2694" w:type="dxa"/>
            <w:vAlign w:val="center"/>
          </w:tcPr>
          <w:p w14:paraId="54F4BDB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C203C27" w14:textId="77777777" w:rsidR="0085747A" w:rsidRPr="009C54AE" w:rsidRDefault="004C112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326EF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85747A" w:rsidRPr="009C54AE" w14:paraId="7DF8ABB8" w14:textId="77777777" w:rsidTr="00B819C8">
        <w:tc>
          <w:tcPr>
            <w:tcW w:w="2694" w:type="dxa"/>
            <w:vAlign w:val="center"/>
          </w:tcPr>
          <w:p w14:paraId="0AC55C9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07D9CE4" w14:textId="77777777" w:rsidR="0085747A" w:rsidRPr="009C54AE" w:rsidRDefault="004C112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546400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5D52998E" w14:textId="77777777" w:rsidTr="00B819C8">
        <w:tc>
          <w:tcPr>
            <w:tcW w:w="2694" w:type="dxa"/>
            <w:vAlign w:val="center"/>
          </w:tcPr>
          <w:p w14:paraId="47E0AA5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0F3355B" w14:textId="77777777" w:rsidR="0085747A" w:rsidRPr="009C54AE" w:rsidRDefault="004C1120" w:rsidP="004C112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="0054640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1 i 2</w:t>
            </w:r>
          </w:p>
        </w:tc>
      </w:tr>
      <w:tr w:rsidR="0085747A" w:rsidRPr="009C54AE" w14:paraId="5A24AEC0" w14:textId="77777777" w:rsidTr="00B819C8">
        <w:tc>
          <w:tcPr>
            <w:tcW w:w="2694" w:type="dxa"/>
            <w:vAlign w:val="center"/>
          </w:tcPr>
          <w:p w14:paraId="44D9D0F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331D77C" w14:textId="77777777" w:rsidR="0085747A" w:rsidRPr="009C4B77" w:rsidRDefault="009C4B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9C4B77">
              <w:rPr>
                <w:rFonts w:ascii="Corbel" w:eastAsia="Times New Roman" w:hAnsi="Corbel"/>
                <w:b w:val="0"/>
                <w:color w:val="00000A"/>
                <w:sz w:val="24"/>
              </w:rPr>
              <w:t xml:space="preserve">C. Wspieranie rozwoju dzieci w wieku przedszkolnym i młodszym wieku szkolnym  </w:t>
            </w:r>
          </w:p>
        </w:tc>
      </w:tr>
      <w:tr w:rsidR="00923D7D" w:rsidRPr="009C54AE" w14:paraId="33A6D2B0" w14:textId="77777777" w:rsidTr="00B819C8">
        <w:tc>
          <w:tcPr>
            <w:tcW w:w="2694" w:type="dxa"/>
            <w:vAlign w:val="center"/>
          </w:tcPr>
          <w:p w14:paraId="4C50DB95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504C92E" w14:textId="77777777" w:rsidR="00923D7D" w:rsidRPr="009C54AE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04A37E51" w14:textId="77777777" w:rsidTr="00B819C8">
        <w:tc>
          <w:tcPr>
            <w:tcW w:w="2694" w:type="dxa"/>
            <w:vAlign w:val="center"/>
          </w:tcPr>
          <w:p w14:paraId="21ED6FC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CE5BD7F" w14:textId="35378325" w:rsidR="0085747A" w:rsidRPr="009C54AE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Marta Wrońska</w:t>
            </w:r>
            <w:r w:rsidR="00EC112E">
              <w:rPr>
                <w:rFonts w:ascii="Corbel" w:hAnsi="Corbel"/>
                <w:b w:val="0"/>
                <w:sz w:val="24"/>
                <w:szCs w:val="24"/>
              </w:rPr>
              <w:t>,  Prof. UR</w:t>
            </w:r>
          </w:p>
        </w:tc>
      </w:tr>
      <w:tr w:rsidR="0085747A" w:rsidRPr="009C54AE" w14:paraId="489F5037" w14:textId="77777777" w:rsidTr="00B819C8">
        <w:tc>
          <w:tcPr>
            <w:tcW w:w="2694" w:type="dxa"/>
            <w:vAlign w:val="center"/>
          </w:tcPr>
          <w:p w14:paraId="0F31A05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DE155A3" w14:textId="77777777" w:rsidR="0085747A" w:rsidRPr="00B8346D" w:rsidRDefault="0085747A" w:rsidP="004C1120"/>
        </w:tc>
      </w:tr>
    </w:tbl>
    <w:p w14:paraId="22D52D84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73FEB2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A2C4A73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030E2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31D87F47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3F2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707E750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197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D95C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8382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E2A5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626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C2ED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CD06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30BF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E6D0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8462C17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9E4F" w14:textId="77777777" w:rsidR="00015B8F" w:rsidRPr="009C54AE" w:rsidRDefault="004C112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 i 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11C8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0737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A387B" w14:textId="77777777" w:rsidR="00015B8F" w:rsidRPr="009C54AE" w:rsidRDefault="00B8346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58C8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C88E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C134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C681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A69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310B" w14:textId="77777777" w:rsidR="00015B8F" w:rsidRPr="009C54AE" w:rsidRDefault="001835A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371657E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F381CC0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6B3E30A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E19E90C" w14:textId="77777777" w:rsidR="0085747A" w:rsidRPr="009C54AE" w:rsidRDefault="001835A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530E5936" w14:textId="77777777" w:rsidR="0085747A" w:rsidRPr="009C54AE" w:rsidRDefault="001835A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8813D0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10E9879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1835A1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67FC2183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E9E8A56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4C1120" w14:paraId="02F92D1D" w14:textId="77777777" w:rsidTr="004C1120">
        <w:tc>
          <w:tcPr>
            <w:tcW w:w="9778" w:type="dxa"/>
          </w:tcPr>
          <w:p w14:paraId="332DE6BA" w14:textId="77777777" w:rsidR="004C1120" w:rsidRDefault="004C1120" w:rsidP="009C54A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4C1120">
              <w:rPr>
                <w:rFonts w:ascii="Corbel" w:hAnsi="Corbel"/>
                <w:b w:val="0"/>
                <w:smallCaps w:val="0"/>
                <w:szCs w:val="24"/>
              </w:rPr>
              <w:t>Podstawowa znajomość obsługi komputera zgodnie z wymaganiami programowymi do szkół ponadpodstawowych, konstytutywne umiejętności dotyczące wykorzystania programów biurowych, graficznych. Znajomość zasad i metod komunikowania się za pomocą Internetu.</w:t>
            </w:r>
          </w:p>
        </w:tc>
      </w:tr>
    </w:tbl>
    <w:p w14:paraId="2C446636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711F3B2" w14:textId="77777777" w:rsidR="004C1120" w:rsidRDefault="004C1120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6BEC87B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401E0833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2D6D7C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8CE0988" w14:textId="77777777" w:rsidR="001835A1" w:rsidRDefault="001835A1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0F6957" w:rsidRPr="00AF4A52" w14:paraId="15049F7F" w14:textId="77777777" w:rsidTr="0068094E">
        <w:tc>
          <w:tcPr>
            <w:tcW w:w="675" w:type="dxa"/>
            <w:vAlign w:val="center"/>
          </w:tcPr>
          <w:p w14:paraId="13509E4B" w14:textId="77777777" w:rsidR="000F6957" w:rsidRPr="004C1120" w:rsidRDefault="000F6957" w:rsidP="006809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C112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16D56EB4" w14:textId="77777777" w:rsidR="000F6957" w:rsidRPr="004C1120" w:rsidRDefault="000F6957" w:rsidP="0068094E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b/>
                <w:i/>
                <w:sz w:val="24"/>
                <w:szCs w:val="24"/>
              </w:rPr>
            </w:pPr>
            <w:r w:rsidRPr="004C1120">
              <w:rPr>
                <w:rFonts w:ascii="Corbel" w:hAnsi="Corbel"/>
                <w:sz w:val="24"/>
                <w:szCs w:val="24"/>
              </w:rPr>
              <w:t>Wyposażenie studentów w wiedzę i umiejętności w zakresie technologii informacyjno-komunikacyjnych.</w:t>
            </w:r>
          </w:p>
        </w:tc>
      </w:tr>
      <w:tr w:rsidR="000F6957" w:rsidRPr="00AF4A52" w14:paraId="6F11C0CF" w14:textId="77777777" w:rsidTr="0068094E">
        <w:tc>
          <w:tcPr>
            <w:tcW w:w="675" w:type="dxa"/>
            <w:vAlign w:val="center"/>
          </w:tcPr>
          <w:p w14:paraId="6D679623" w14:textId="77777777" w:rsidR="000F6957" w:rsidRPr="004C1120" w:rsidRDefault="000F6957" w:rsidP="006809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4C1120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14:paraId="39F7B619" w14:textId="77777777" w:rsidR="000F6957" w:rsidRPr="004C1120" w:rsidRDefault="000F6957" w:rsidP="0068094E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b/>
                <w:sz w:val="24"/>
                <w:szCs w:val="24"/>
              </w:rPr>
            </w:pPr>
            <w:r w:rsidRPr="004C1120">
              <w:rPr>
                <w:rFonts w:ascii="Corbel" w:hAnsi="Corbel"/>
                <w:sz w:val="24"/>
                <w:szCs w:val="24"/>
              </w:rPr>
              <w:t>Zapoznanie z urządzeniami mobilnymi w kontekście dynamicznych zmian technologicznych.</w:t>
            </w:r>
          </w:p>
        </w:tc>
      </w:tr>
      <w:tr w:rsidR="000F6957" w:rsidRPr="00AF4A52" w14:paraId="605148B7" w14:textId="77777777" w:rsidTr="0068094E">
        <w:tc>
          <w:tcPr>
            <w:tcW w:w="675" w:type="dxa"/>
            <w:vAlign w:val="center"/>
          </w:tcPr>
          <w:p w14:paraId="171EBC57" w14:textId="77777777" w:rsidR="000F6957" w:rsidRPr="004C1120" w:rsidRDefault="000F6957" w:rsidP="006809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C112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14:paraId="112C01E4" w14:textId="77777777" w:rsidR="000F6957" w:rsidRPr="004C1120" w:rsidRDefault="000F6957" w:rsidP="0068094E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b/>
                <w:sz w:val="24"/>
                <w:szCs w:val="24"/>
              </w:rPr>
            </w:pPr>
            <w:r w:rsidRPr="004C1120">
              <w:rPr>
                <w:rFonts w:ascii="Corbel" w:hAnsi="Corbel"/>
                <w:sz w:val="24"/>
                <w:szCs w:val="24"/>
              </w:rPr>
              <w:t>Wyposażenie studentów w wiedzę i umiejętności związane z bezpieczeństwem użytkowania, konserwacją, zabezpieczeniem systemów operacyjnych, danych komputera.</w:t>
            </w:r>
          </w:p>
        </w:tc>
      </w:tr>
      <w:tr w:rsidR="000F6957" w:rsidRPr="00AF4A52" w14:paraId="5A1B4CF4" w14:textId="77777777" w:rsidTr="0068094E">
        <w:tc>
          <w:tcPr>
            <w:tcW w:w="675" w:type="dxa"/>
            <w:vAlign w:val="center"/>
          </w:tcPr>
          <w:p w14:paraId="295F79DC" w14:textId="77777777" w:rsidR="000F6957" w:rsidRPr="004C1120" w:rsidRDefault="000F6957" w:rsidP="006809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C1120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  <w:vAlign w:val="center"/>
          </w:tcPr>
          <w:p w14:paraId="4ED2BD8B" w14:textId="77777777" w:rsidR="000F6957" w:rsidRPr="004C1120" w:rsidRDefault="000F6957" w:rsidP="0068094E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4C1120">
              <w:rPr>
                <w:rFonts w:ascii="Corbel" w:hAnsi="Corbel"/>
                <w:sz w:val="24"/>
                <w:szCs w:val="24"/>
              </w:rPr>
              <w:t xml:space="preserve">Kształtowanie i doskonalenie wiedzy i umiejętności w zakresie: </w:t>
            </w:r>
          </w:p>
          <w:p w14:paraId="05BE686C" w14:textId="77777777" w:rsidR="000F6957" w:rsidRPr="004C1120" w:rsidRDefault="000F6957" w:rsidP="000F6957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1120">
              <w:rPr>
                <w:rFonts w:ascii="Corbel" w:hAnsi="Corbel"/>
                <w:sz w:val="24"/>
                <w:szCs w:val="24"/>
              </w:rPr>
              <w:t>zaawansowanych funkcji edytora tekstów,</w:t>
            </w:r>
          </w:p>
          <w:p w14:paraId="74B8B26D" w14:textId="77777777" w:rsidR="000F6957" w:rsidRPr="004C1120" w:rsidRDefault="000F6957" w:rsidP="000F6957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1120">
              <w:rPr>
                <w:rFonts w:ascii="Corbel" w:hAnsi="Corbel"/>
                <w:sz w:val="24"/>
                <w:szCs w:val="24"/>
              </w:rPr>
              <w:t xml:space="preserve">korzystania z usług sieci Internet, </w:t>
            </w:r>
          </w:p>
          <w:p w14:paraId="6CA1EC77" w14:textId="77777777" w:rsidR="000F6957" w:rsidRPr="004C1120" w:rsidRDefault="000F6957" w:rsidP="000F6957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1120">
              <w:rPr>
                <w:rFonts w:ascii="Corbel" w:hAnsi="Corbel"/>
                <w:sz w:val="24"/>
                <w:szCs w:val="24"/>
              </w:rPr>
              <w:t>użytkowania arkusza kalkulacyjnego z uwzględnieniem wykorzystania formuł i funkcji,</w:t>
            </w:r>
          </w:p>
          <w:p w14:paraId="1AF98E97" w14:textId="77777777" w:rsidR="000F6957" w:rsidRPr="004C1120" w:rsidRDefault="000F6957" w:rsidP="000F6957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1120">
              <w:rPr>
                <w:rFonts w:ascii="Corbel" w:hAnsi="Corbel"/>
                <w:sz w:val="24"/>
                <w:szCs w:val="24"/>
              </w:rPr>
              <w:t>projektowania prezentacji multimedialnych,</w:t>
            </w:r>
          </w:p>
          <w:p w14:paraId="72DFE5FC" w14:textId="77777777" w:rsidR="000F6957" w:rsidRPr="004C1120" w:rsidRDefault="000F6957" w:rsidP="000F6957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1120">
              <w:rPr>
                <w:rFonts w:ascii="Corbel" w:hAnsi="Corbel"/>
                <w:sz w:val="24"/>
                <w:szCs w:val="24"/>
              </w:rPr>
              <w:t>korzystania z platformy „e-learningowej” w procesie dydaktycznym,</w:t>
            </w:r>
          </w:p>
          <w:p w14:paraId="1286D80E" w14:textId="77777777" w:rsidR="000F6957" w:rsidRPr="004C1120" w:rsidRDefault="000F6957" w:rsidP="000F6957">
            <w:pPr>
              <w:pStyle w:val="Akapitzlist"/>
              <w:numPr>
                <w:ilvl w:val="0"/>
                <w:numId w:val="3"/>
              </w:numPr>
              <w:spacing w:after="0" w:line="240" w:lineRule="auto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4C1120">
              <w:rPr>
                <w:rFonts w:ascii="Corbel" w:hAnsi="Corbel"/>
                <w:sz w:val="24"/>
                <w:szCs w:val="24"/>
              </w:rPr>
              <w:t xml:space="preserve">pracy w </w:t>
            </w:r>
            <w:proofErr w:type="spellStart"/>
            <w:r w:rsidRPr="004C1120">
              <w:rPr>
                <w:rFonts w:ascii="Corbel" w:hAnsi="Corbel"/>
                <w:sz w:val="24"/>
                <w:szCs w:val="24"/>
              </w:rPr>
              <w:t>cloud</w:t>
            </w:r>
            <w:proofErr w:type="spellEnd"/>
            <w:r w:rsidRPr="004C1120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4C1120">
              <w:rPr>
                <w:rFonts w:ascii="Corbel" w:hAnsi="Corbel"/>
                <w:sz w:val="24"/>
                <w:szCs w:val="24"/>
              </w:rPr>
              <w:t>computing</w:t>
            </w:r>
            <w:proofErr w:type="spellEnd"/>
            <w:r w:rsidRPr="004C112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64640B7F" w14:textId="77777777" w:rsidR="001835A1" w:rsidRDefault="001835A1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D1A05B0" w14:textId="77777777" w:rsidR="001835A1" w:rsidRPr="009C54AE" w:rsidRDefault="001835A1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A592920" w14:textId="77777777" w:rsidR="00D60E73" w:rsidRPr="007D1809" w:rsidRDefault="009F4610" w:rsidP="007D180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698B7196" w14:textId="77777777" w:rsidR="00D60E73" w:rsidRDefault="00D60E7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D60E73" w:rsidRPr="00D60E73" w14:paraId="7C7DC43B" w14:textId="77777777" w:rsidTr="002E18E5">
        <w:tc>
          <w:tcPr>
            <w:tcW w:w="1679" w:type="dxa"/>
          </w:tcPr>
          <w:p w14:paraId="259173D7" w14:textId="77777777" w:rsidR="00D60E73" w:rsidRPr="00D60E73" w:rsidRDefault="00D60E73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60E73">
              <w:rPr>
                <w:rFonts w:ascii="Corbel" w:hAnsi="Corbel"/>
                <w:smallCaps w:val="0"/>
                <w:sz w:val="22"/>
              </w:rPr>
              <w:t>EK</w:t>
            </w:r>
            <w:r w:rsidRPr="00D60E73">
              <w:rPr>
                <w:rFonts w:ascii="Corbel" w:hAnsi="Corbel"/>
                <w:b w:val="0"/>
                <w:smallCaps w:val="0"/>
                <w:sz w:val="22"/>
              </w:rPr>
              <w:t xml:space="preserve"> (efekt uczenia się)</w:t>
            </w:r>
          </w:p>
          <w:p w14:paraId="5815CB9B" w14:textId="77777777" w:rsidR="00D60E73" w:rsidRPr="00D60E73" w:rsidRDefault="00D60E73" w:rsidP="00373025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 w:val="22"/>
              </w:rPr>
            </w:pPr>
          </w:p>
        </w:tc>
        <w:tc>
          <w:tcPr>
            <w:tcW w:w="5976" w:type="dxa"/>
          </w:tcPr>
          <w:p w14:paraId="5730E49B" w14:textId="77777777" w:rsidR="00D60E73" w:rsidRPr="00D60E73" w:rsidRDefault="00D60E73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Treść efektu uczenia się</w:t>
            </w:r>
            <w:r w:rsidRPr="00D60E73">
              <w:rPr>
                <w:rFonts w:ascii="Corbel" w:hAnsi="Corbel"/>
                <w:b w:val="0"/>
                <w:smallCaps w:val="0"/>
                <w:sz w:val="22"/>
              </w:rPr>
              <w:t xml:space="preserve"> zdefin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iowanego dla przedmiotu </w:t>
            </w:r>
          </w:p>
        </w:tc>
        <w:tc>
          <w:tcPr>
            <w:tcW w:w="1865" w:type="dxa"/>
          </w:tcPr>
          <w:p w14:paraId="09BEEC59" w14:textId="77777777" w:rsidR="00D60E73" w:rsidRPr="00D60E73" w:rsidRDefault="00D60E73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C4DA2" w:rsidRPr="00973811" w14:paraId="158A336E" w14:textId="77777777" w:rsidTr="000C4DA2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0A95" w14:textId="77777777" w:rsidR="000C4DA2" w:rsidRPr="003B785E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FFC7" w14:textId="77777777" w:rsidR="000C4DA2" w:rsidRPr="003B785E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Zaprezentuje możliwości wykorzystania platform edukacyjnych do rozwoju aktywności poznawczej dziecka.</w:t>
            </w:r>
          </w:p>
          <w:p w14:paraId="7F891C54" w14:textId="77777777" w:rsidR="000C4DA2" w:rsidRPr="003B785E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 xml:space="preserve">Wymieni elementy platformy e-lerningowej oraz poda sposoby umieszczania na platformie materiałów zgodnie z zasadami dotyczącymi ochrony własności intelektualnej i prawami autorskimi.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B4B5" w14:textId="77777777" w:rsidR="000C4DA2" w:rsidRPr="003B785E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DF156B2" w14:textId="77777777" w:rsidR="000C4DA2" w:rsidRPr="003B785E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E97EDCA" w14:textId="77777777" w:rsidR="000C4DA2" w:rsidRPr="003B785E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C.W1.</w:t>
            </w:r>
          </w:p>
        </w:tc>
      </w:tr>
      <w:tr w:rsidR="000C4DA2" w:rsidRPr="00973811" w14:paraId="540F8DA7" w14:textId="77777777" w:rsidTr="000C4DA2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BCA7" w14:textId="77777777" w:rsidR="000C4DA2" w:rsidRPr="003B785E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4DA0" w14:textId="77777777" w:rsidR="000C4DA2" w:rsidRPr="003B785E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Dokona oceny poziomu swojej wiedzy i umiejętności poruszania się w środowisku medialnym.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CFCF" w14:textId="77777777" w:rsidR="000C4DA2" w:rsidRPr="003B785E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C.W.5</w:t>
            </w:r>
          </w:p>
          <w:p w14:paraId="26382C7D" w14:textId="77777777" w:rsidR="000C4DA2" w:rsidRPr="003B785E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C4DA2" w:rsidRPr="00973811" w14:paraId="730A4BA2" w14:textId="77777777" w:rsidTr="000C4DA2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1C20" w14:textId="77777777" w:rsidR="000C4DA2" w:rsidRPr="003B785E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FD5F" w14:textId="77777777" w:rsidR="000C4DA2" w:rsidRPr="003B785E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Zaprojektuje jednostkę dydaktyczną dla edukacji przedszkolnej i wczesnoszkolnej z wykorzystaniem aplikacji komputerowych.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0831" w14:textId="77777777" w:rsidR="004C1120" w:rsidRDefault="004C1120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E55221C" w14:textId="77777777" w:rsidR="000C4DA2" w:rsidRPr="003B785E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C.W.3</w:t>
            </w:r>
          </w:p>
        </w:tc>
      </w:tr>
      <w:tr w:rsidR="000C4DA2" w:rsidRPr="00973811" w14:paraId="0233A504" w14:textId="77777777" w:rsidTr="000C4DA2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8048" w14:textId="77777777" w:rsidR="000C4DA2" w:rsidRPr="003B785E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42DD" w14:textId="77777777" w:rsidR="000C4DA2" w:rsidRPr="003B785E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Wykona materiały dydaktyczne potrzebne do edukacji przedszkolnej i wczesnoszkolnej oraz umieści je w Internecie zgodnie z podstawowymi zasadami komunikowania.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0A19" w14:textId="77777777" w:rsidR="004C1120" w:rsidRDefault="004C1120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4245DEB" w14:textId="77777777" w:rsidR="000C4DA2" w:rsidRPr="003B785E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</w:tc>
      </w:tr>
      <w:tr w:rsidR="000C4DA2" w:rsidRPr="00973811" w14:paraId="75240DDB" w14:textId="77777777" w:rsidTr="000C4DA2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371D" w14:textId="77777777" w:rsidR="000C4DA2" w:rsidRPr="003B785E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10E7" w14:textId="77777777" w:rsidR="000C4DA2" w:rsidRPr="003B785E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Dobierze aplikacje mobilne dostosowane do potrzeb i predyspozycji dzieci przedszkolnych i wczesnoszkolnych i umożliwiające rozwój ich zainteresowań.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55B2" w14:textId="77777777" w:rsidR="004C1120" w:rsidRDefault="004C1120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C925718" w14:textId="77777777" w:rsidR="000C4DA2" w:rsidRPr="003B785E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C.U3</w:t>
            </w:r>
          </w:p>
        </w:tc>
      </w:tr>
      <w:tr w:rsidR="000C4DA2" w:rsidRPr="00973811" w14:paraId="1CA831B5" w14:textId="77777777" w:rsidTr="000C4DA2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781C" w14:textId="77777777" w:rsidR="000C4DA2" w:rsidRPr="003B785E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6CDE" w14:textId="77777777" w:rsidR="000C4DA2" w:rsidRPr="003B785E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 xml:space="preserve">Wykorzysta nowoczesne technologie informacyjne do skonstruowania własnego planu rozwoju zawodowego w </w:t>
            </w:r>
            <w:r w:rsidRPr="003B785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obszarze edukacji przedszkolnej i wczesnoszkolnej.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37F3" w14:textId="77777777" w:rsidR="000C4DA2" w:rsidRPr="003B785E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C.U8</w:t>
            </w:r>
          </w:p>
        </w:tc>
      </w:tr>
    </w:tbl>
    <w:p w14:paraId="7B87AAB7" w14:textId="77777777" w:rsidR="00D60E73" w:rsidRPr="009C54AE" w:rsidRDefault="00D60E7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EAD3701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623D30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76410E1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553B96AC" w14:textId="77777777" w:rsidTr="00923D7D">
        <w:tc>
          <w:tcPr>
            <w:tcW w:w="9639" w:type="dxa"/>
          </w:tcPr>
          <w:p w14:paraId="34E87775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0AFA3EB4" w14:textId="77777777" w:rsidTr="00923D7D">
        <w:tc>
          <w:tcPr>
            <w:tcW w:w="9639" w:type="dxa"/>
          </w:tcPr>
          <w:p w14:paraId="6A103626" w14:textId="77777777" w:rsidR="0085747A" w:rsidRPr="009C54AE" w:rsidRDefault="007D1809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ma wykładów</w:t>
            </w:r>
          </w:p>
        </w:tc>
      </w:tr>
    </w:tbl>
    <w:p w14:paraId="3D442C4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B634BB3" w14:textId="77777777" w:rsidR="00DF569E" w:rsidRPr="00910CF4" w:rsidRDefault="0085747A" w:rsidP="00910CF4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2B5BFCCD" w14:textId="77777777" w:rsidR="00D2243F" w:rsidRDefault="00D2243F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2243F" w:rsidRPr="00AF4A52" w14:paraId="68F1FF56" w14:textId="77777777" w:rsidTr="00D2243F">
        <w:tc>
          <w:tcPr>
            <w:tcW w:w="9520" w:type="dxa"/>
          </w:tcPr>
          <w:p w14:paraId="02FE182C" w14:textId="77777777" w:rsidR="00D2243F" w:rsidRPr="003B785E" w:rsidRDefault="00D2243F" w:rsidP="0037302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2243F" w:rsidRPr="00AF4A52" w14:paraId="1A50B98B" w14:textId="77777777" w:rsidTr="00D2243F">
        <w:tc>
          <w:tcPr>
            <w:tcW w:w="9520" w:type="dxa"/>
          </w:tcPr>
          <w:p w14:paraId="26DD7EA8" w14:textId="77777777" w:rsidR="00D2243F" w:rsidRPr="003B785E" w:rsidRDefault="00D2243F" w:rsidP="003B785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>Funkcje i rola systemu operacyjnego w urządzenia stacjonarnych i mobilnych, struktura zapisu informacji, drzewo katalogowe, znaczenie pliku jako źródła informacji, prawidłowa nazwa i atrybuty plików, współdzielenie użytkowania zasobów komputerów, rodzaje użytkowników, prawa użytkowników; zapisywanie i wyszukiwanie plików w strukturze sieci LAN.</w:t>
            </w:r>
          </w:p>
        </w:tc>
      </w:tr>
      <w:tr w:rsidR="00D2243F" w:rsidRPr="00AF4A52" w14:paraId="38F0532C" w14:textId="77777777" w:rsidTr="00D2243F">
        <w:tc>
          <w:tcPr>
            <w:tcW w:w="9520" w:type="dxa"/>
          </w:tcPr>
          <w:p w14:paraId="25EABA0D" w14:textId="77777777" w:rsidR="00D2243F" w:rsidRPr="003B785E" w:rsidRDefault="00D2243F" w:rsidP="003B785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>Bezpieczeństwo danych, konserwacja systemu operacyjnego (defragmentacja, skanowanie, oczyszczanie dysku narzędziami dostępnymi w systemie operacyjnym), znaczenie funkcji Windows Update;</w:t>
            </w:r>
          </w:p>
        </w:tc>
      </w:tr>
      <w:tr w:rsidR="00D2243F" w:rsidRPr="00AF4A52" w14:paraId="64003C8E" w14:textId="77777777" w:rsidTr="00D2243F">
        <w:tc>
          <w:tcPr>
            <w:tcW w:w="9520" w:type="dxa"/>
          </w:tcPr>
          <w:p w14:paraId="76B39FA4" w14:textId="77777777" w:rsidR="00D2243F" w:rsidRPr="003B785E" w:rsidRDefault="00D2243F" w:rsidP="003B785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>Pojęcie akapitu, formatowanie akapitów, style (modyfikowanie, tworzenie nowych styli, znaczenie w tworzeniu komponentów generowanych automatycznie);</w:t>
            </w:r>
          </w:p>
        </w:tc>
      </w:tr>
      <w:tr w:rsidR="00D2243F" w:rsidRPr="00AF4A52" w14:paraId="7D20720A" w14:textId="77777777" w:rsidTr="00D2243F">
        <w:tc>
          <w:tcPr>
            <w:tcW w:w="9520" w:type="dxa"/>
          </w:tcPr>
          <w:p w14:paraId="781FF5AA" w14:textId="77777777" w:rsidR="00D2243F" w:rsidRPr="003B785E" w:rsidRDefault="00D2243F" w:rsidP="003B785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 xml:space="preserve">Podział dokumentu na sekcje, tworzenie dokumentu w oparciu o style; </w:t>
            </w:r>
          </w:p>
        </w:tc>
      </w:tr>
      <w:tr w:rsidR="00D2243F" w:rsidRPr="00AF4A52" w14:paraId="57EB7D1B" w14:textId="77777777" w:rsidTr="00D2243F">
        <w:tc>
          <w:tcPr>
            <w:tcW w:w="9520" w:type="dxa"/>
          </w:tcPr>
          <w:p w14:paraId="60C3F06D" w14:textId="77777777" w:rsidR="00D2243F" w:rsidRPr="003B785E" w:rsidRDefault="00D2243F" w:rsidP="003B785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>Tworzenie przypisów końcowych i na dole strony, formatowanie przypisów, tabel, wykresów, bibliografii, wzorów matematycznych, schematów, diagramów;</w:t>
            </w:r>
          </w:p>
        </w:tc>
      </w:tr>
      <w:tr w:rsidR="00D2243F" w:rsidRPr="00AF4A52" w14:paraId="1C93F884" w14:textId="77777777" w:rsidTr="00D2243F">
        <w:tc>
          <w:tcPr>
            <w:tcW w:w="9520" w:type="dxa"/>
          </w:tcPr>
          <w:p w14:paraId="002B6A27" w14:textId="77777777" w:rsidR="00D2243F" w:rsidRPr="003B785E" w:rsidRDefault="00D2243F" w:rsidP="003B785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>Korespondencja seryjna, formularze elektroniczne;</w:t>
            </w:r>
          </w:p>
        </w:tc>
      </w:tr>
      <w:tr w:rsidR="00D2243F" w:rsidRPr="00AF4A52" w14:paraId="01B07DA6" w14:textId="77777777" w:rsidTr="00D2243F">
        <w:tc>
          <w:tcPr>
            <w:tcW w:w="9520" w:type="dxa"/>
          </w:tcPr>
          <w:p w14:paraId="73B1A915" w14:textId="77777777" w:rsidR="00D2243F" w:rsidRPr="003B785E" w:rsidRDefault="00D2243F" w:rsidP="003B785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>Elementy graficzne, symbole, importowanie grafiki do dokumentu;</w:t>
            </w:r>
          </w:p>
        </w:tc>
      </w:tr>
      <w:tr w:rsidR="00D2243F" w:rsidRPr="00AF4A52" w14:paraId="6D75E23A" w14:textId="77777777" w:rsidTr="00D2243F">
        <w:tc>
          <w:tcPr>
            <w:tcW w:w="9520" w:type="dxa"/>
          </w:tcPr>
          <w:p w14:paraId="6AD0F5E2" w14:textId="77777777" w:rsidR="00D2243F" w:rsidRPr="003B785E" w:rsidRDefault="00D2243F" w:rsidP="003B785E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>Recenzowanie dokumentów;</w:t>
            </w:r>
          </w:p>
        </w:tc>
      </w:tr>
      <w:tr w:rsidR="00D2243F" w:rsidRPr="00AF4A52" w14:paraId="3E9EF118" w14:textId="77777777" w:rsidTr="00D2243F">
        <w:tc>
          <w:tcPr>
            <w:tcW w:w="9520" w:type="dxa"/>
          </w:tcPr>
          <w:p w14:paraId="5E74B70A" w14:textId="77777777" w:rsidR="00D2243F" w:rsidRPr="003B785E" w:rsidRDefault="00D2243F" w:rsidP="003B785E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 xml:space="preserve">Podstawy usług sieci Internet – WWW, praca w </w:t>
            </w:r>
            <w:proofErr w:type="spellStart"/>
            <w:r w:rsidRPr="003B785E">
              <w:rPr>
                <w:rFonts w:ascii="Corbel" w:hAnsi="Corbel"/>
                <w:sz w:val="24"/>
                <w:szCs w:val="24"/>
              </w:rPr>
              <w:t>cloud</w:t>
            </w:r>
            <w:proofErr w:type="spellEnd"/>
            <w:r w:rsidRPr="003B785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3B785E">
              <w:rPr>
                <w:rFonts w:ascii="Corbel" w:hAnsi="Corbel"/>
                <w:sz w:val="24"/>
                <w:szCs w:val="24"/>
              </w:rPr>
              <w:t>computing</w:t>
            </w:r>
            <w:proofErr w:type="spellEnd"/>
            <w:r w:rsidRPr="003B785E">
              <w:rPr>
                <w:rFonts w:ascii="Corbel" w:hAnsi="Corbel"/>
                <w:sz w:val="24"/>
                <w:szCs w:val="24"/>
              </w:rPr>
              <w:t>;</w:t>
            </w:r>
          </w:p>
        </w:tc>
      </w:tr>
      <w:tr w:rsidR="00D2243F" w:rsidRPr="00AF4A52" w14:paraId="33BFB71D" w14:textId="77777777" w:rsidTr="00D2243F">
        <w:tc>
          <w:tcPr>
            <w:tcW w:w="9520" w:type="dxa"/>
          </w:tcPr>
          <w:p w14:paraId="72940639" w14:textId="77777777" w:rsidR="00D2243F" w:rsidRPr="003B785E" w:rsidRDefault="00D2243F" w:rsidP="003B785E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>Podstawowe założenia dotyczące tworzenia prezentacji multimedialnych;</w:t>
            </w:r>
          </w:p>
        </w:tc>
      </w:tr>
      <w:tr w:rsidR="00D2243F" w:rsidRPr="00AF4A52" w14:paraId="2F20B350" w14:textId="77777777" w:rsidTr="00D2243F">
        <w:tc>
          <w:tcPr>
            <w:tcW w:w="9520" w:type="dxa"/>
          </w:tcPr>
          <w:p w14:paraId="5CE0977E" w14:textId="77777777" w:rsidR="00D2243F" w:rsidRPr="003B785E" w:rsidRDefault="00D2243F" w:rsidP="003B785E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>Projekt i wykonanie prezentacji multimedialnej;</w:t>
            </w:r>
          </w:p>
        </w:tc>
      </w:tr>
      <w:tr w:rsidR="00D2243F" w:rsidRPr="00AF4A52" w14:paraId="51182344" w14:textId="77777777" w:rsidTr="00D2243F">
        <w:tc>
          <w:tcPr>
            <w:tcW w:w="9520" w:type="dxa"/>
          </w:tcPr>
          <w:p w14:paraId="148BC52E" w14:textId="77777777" w:rsidR="00D2243F" w:rsidRPr="003B785E" w:rsidRDefault="00D2243F" w:rsidP="003B785E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 xml:space="preserve">Zasady tworzenia formuł w Excelu. Adresowanie względne, bezwzględne, mieszane. </w:t>
            </w:r>
          </w:p>
        </w:tc>
      </w:tr>
      <w:tr w:rsidR="00D2243F" w:rsidRPr="00AF4A52" w14:paraId="7B4AA632" w14:textId="77777777" w:rsidTr="00D2243F">
        <w:tc>
          <w:tcPr>
            <w:tcW w:w="9520" w:type="dxa"/>
          </w:tcPr>
          <w:p w14:paraId="260DD254" w14:textId="77777777" w:rsidR="00D2243F" w:rsidRPr="003B785E" w:rsidRDefault="00D2243F" w:rsidP="003B785E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 xml:space="preserve">Funkcja: </w:t>
            </w:r>
            <w:r w:rsidRPr="003B785E">
              <w:rPr>
                <w:rFonts w:ascii="Corbel" w:hAnsi="Corbel"/>
                <w:i/>
                <w:iCs/>
                <w:sz w:val="24"/>
                <w:szCs w:val="24"/>
              </w:rPr>
              <w:t xml:space="preserve">Suma, Średnia, </w:t>
            </w:r>
            <w:proofErr w:type="spellStart"/>
            <w:r w:rsidRPr="003B785E">
              <w:rPr>
                <w:rFonts w:ascii="Corbel" w:hAnsi="Corbel"/>
                <w:i/>
                <w:iCs/>
                <w:sz w:val="24"/>
                <w:szCs w:val="24"/>
              </w:rPr>
              <w:t>Zaokr</w:t>
            </w:r>
            <w:proofErr w:type="spellEnd"/>
            <w:r w:rsidRPr="003B785E">
              <w:rPr>
                <w:rFonts w:ascii="Corbel" w:hAnsi="Corbel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3B785E">
              <w:rPr>
                <w:rFonts w:ascii="Corbel" w:hAnsi="Corbel"/>
                <w:i/>
                <w:iCs/>
                <w:sz w:val="24"/>
                <w:szCs w:val="24"/>
              </w:rPr>
              <w:t>Licz.Jeżeli</w:t>
            </w:r>
            <w:proofErr w:type="spellEnd"/>
            <w:r w:rsidRPr="003B785E">
              <w:rPr>
                <w:rFonts w:ascii="Corbel" w:hAnsi="Corbel"/>
                <w:i/>
                <w:iCs/>
                <w:sz w:val="24"/>
                <w:szCs w:val="24"/>
              </w:rPr>
              <w:t>, Jeżeli. Formatowanie warunkowe. Sortowanie danych.</w:t>
            </w:r>
          </w:p>
        </w:tc>
      </w:tr>
      <w:tr w:rsidR="00D2243F" w:rsidRPr="00AF4A52" w14:paraId="3FFDC8CF" w14:textId="77777777" w:rsidTr="00D2243F">
        <w:tc>
          <w:tcPr>
            <w:tcW w:w="9520" w:type="dxa"/>
          </w:tcPr>
          <w:p w14:paraId="79D6C984" w14:textId="77777777" w:rsidR="00D2243F" w:rsidRPr="003B785E" w:rsidRDefault="00D2243F" w:rsidP="003B785E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 xml:space="preserve">Łączenie funkcji ze sobą – wielokrotna funkcja </w:t>
            </w:r>
            <w:r w:rsidRPr="003B785E">
              <w:rPr>
                <w:rFonts w:ascii="Corbel" w:hAnsi="Corbel"/>
                <w:i/>
                <w:iCs/>
                <w:sz w:val="24"/>
                <w:szCs w:val="24"/>
              </w:rPr>
              <w:t>Jeżeli</w:t>
            </w:r>
            <w:r w:rsidRPr="003B785E">
              <w:rPr>
                <w:rFonts w:ascii="Corbel" w:hAnsi="Corbel"/>
                <w:sz w:val="24"/>
                <w:szCs w:val="24"/>
              </w:rPr>
              <w:t>. Komunikacja pomiędzy kilkoma arkuszami. Specjalne kopiowanie danych .</w:t>
            </w:r>
          </w:p>
        </w:tc>
      </w:tr>
    </w:tbl>
    <w:p w14:paraId="060D90C8" w14:textId="77777777" w:rsidR="00DF569E" w:rsidRPr="009C54AE" w:rsidRDefault="00DF569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1780B7E" w14:textId="77777777" w:rsidR="0085747A" w:rsidRPr="009C54AE" w:rsidRDefault="009F4610" w:rsidP="00D2243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55DBB8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EF6927" w14:textId="77777777" w:rsidR="0023412D" w:rsidRPr="004C1120" w:rsidRDefault="00D2243F" w:rsidP="004C1120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b w:val="0"/>
          <w:smallCaps w:val="0"/>
          <w:sz w:val="22"/>
        </w:rPr>
        <w:t>Ć</w:t>
      </w:r>
      <w:r w:rsidRPr="002403C6">
        <w:rPr>
          <w:b w:val="0"/>
          <w:smallCaps w:val="0"/>
          <w:sz w:val="22"/>
        </w:rPr>
        <w:t xml:space="preserve">wiczenia </w:t>
      </w:r>
      <w:r>
        <w:rPr>
          <w:b w:val="0"/>
          <w:smallCaps w:val="0"/>
          <w:sz w:val="22"/>
        </w:rPr>
        <w:t xml:space="preserve">praktyczne </w:t>
      </w:r>
      <w:r w:rsidRPr="002403C6">
        <w:rPr>
          <w:b w:val="0"/>
          <w:smallCaps w:val="0"/>
          <w:sz w:val="22"/>
        </w:rPr>
        <w:t>realizowane w pracowni komputerowej, wykorzystan</w:t>
      </w:r>
      <w:r>
        <w:rPr>
          <w:b w:val="0"/>
          <w:smallCaps w:val="0"/>
          <w:sz w:val="22"/>
        </w:rPr>
        <w:t>ie platformy e-learningowej „Eureka”</w:t>
      </w:r>
    </w:p>
    <w:p w14:paraId="36A1F1D5" w14:textId="77777777" w:rsidR="0023412D" w:rsidRDefault="0023412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C74B2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19BCC2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F4911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17023A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70F5A554" w14:textId="77777777" w:rsidTr="00C05F44">
        <w:tc>
          <w:tcPr>
            <w:tcW w:w="1985" w:type="dxa"/>
            <w:vAlign w:val="center"/>
          </w:tcPr>
          <w:p w14:paraId="3613E1BB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3C7A1A5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0C910133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1E7B53B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12058A6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038E2FB4" w14:textId="77777777" w:rsidTr="00C05F44">
        <w:tc>
          <w:tcPr>
            <w:tcW w:w="1985" w:type="dxa"/>
          </w:tcPr>
          <w:p w14:paraId="1AD47D3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64D501B2" w14:textId="77777777" w:rsidR="0085747A" w:rsidRPr="009C4B77" w:rsidRDefault="0023412D" w:rsidP="009C4B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4B77">
              <w:rPr>
                <w:rFonts w:ascii="Corbel" w:hAnsi="Corbel"/>
                <w:sz w:val="24"/>
                <w:szCs w:val="24"/>
              </w:rPr>
              <w:t>Ocena wypowiedzi ustnej</w:t>
            </w:r>
            <w:r w:rsidR="00BD0C28" w:rsidRPr="009C4B77">
              <w:rPr>
                <w:rFonts w:ascii="Corbel" w:hAnsi="Corbel"/>
                <w:sz w:val="24"/>
                <w:szCs w:val="24"/>
              </w:rPr>
              <w:t>/kolokwium</w:t>
            </w:r>
          </w:p>
        </w:tc>
        <w:tc>
          <w:tcPr>
            <w:tcW w:w="2126" w:type="dxa"/>
          </w:tcPr>
          <w:p w14:paraId="5AAEEB85" w14:textId="77777777" w:rsidR="0085747A" w:rsidRPr="009C4B77" w:rsidRDefault="00EE2F50" w:rsidP="009C4B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C4B77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85747A" w:rsidRPr="009C54AE" w14:paraId="65C351EB" w14:textId="77777777" w:rsidTr="00C05F44">
        <w:tc>
          <w:tcPr>
            <w:tcW w:w="1985" w:type="dxa"/>
          </w:tcPr>
          <w:p w14:paraId="00C8AC7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lastRenderedPageBreak/>
              <w:t>Ek_ 02</w:t>
            </w:r>
          </w:p>
        </w:tc>
        <w:tc>
          <w:tcPr>
            <w:tcW w:w="5528" w:type="dxa"/>
          </w:tcPr>
          <w:p w14:paraId="2D8CFAD1" w14:textId="77777777" w:rsidR="0085747A" w:rsidRPr="009C4B77" w:rsidRDefault="00910CF4" w:rsidP="009C4B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4B77">
              <w:rPr>
                <w:rFonts w:ascii="Corbel" w:hAnsi="Corbel"/>
                <w:sz w:val="24"/>
                <w:szCs w:val="24"/>
              </w:rPr>
              <w:t>Autoewaluacja</w:t>
            </w:r>
          </w:p>
        </w:tc>
        <w:tc>
          <w:tcPr>
            <w:tcW w:w="2126" w:type="dxa"/>
          </w:tcPr>
          <w:p w14:paraId="147EF680" w14:textId="77777777" w:rsidR="0085747A" w:rsidRPr="009C4B77" w:rsidRDefault="00EE2F50" w:rsidP="009C4B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C4B77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23412D" w:rsidRPr="009C54AE" w14:paraId="2C0F67BB" w14:textId="77777777" w:rsidTr="004C0E7C">
        <w:trPr>
          <w:trHeight w:val="153"/>
        </w:trPr>
        <w:tc>
          <w:tcPr>
            <w:tcW w:w="1985" w:type="dxa"/>
          </w:tcPr>
          <w:p w14:paraId="112A9C86" w14:textId="77777777" w:rsidR="0023412D" w:rsidRPr="009C54AE" w:rsidRDefault="0023412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2AC36AF1" w14:textId="77777777" w:rsidR="0023412D" w:rsidRPr="009C4B77" w:rsidRDefault="00910CF4" w:rsidP="009C4B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4B77">
              <w:rPr>
                <w:rFonts w:ascii="Corbel" w:hAnsi="Corbel"/>
                <w:sz w:val="24"/>
                <w:szCs w:val="24"/>
              </w:rPr>
              <w:t>Ocena wykonanej pracy</w:t>
            </w:r>
          </w:p>
        </w:tc>
        <w:tc>
          <w:tcPr>
            <w:tcW w:w="2126" w:type="dxa"/>
          </w:tcPr>
          <w:p w14:paraId="25EA641D" w14:textId="77777777" w:rsidR="0023412D" w:rsidRPr="009C4B77" w:rsidRDefault="00EE2F50" w:rsidP="009C4B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C4B77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23412D" w:rsidRPr="009C54AE" w14:paraId="3D198D27" w14:textId="77777777" w:rsidTr="00C05F44">
        <w:tc>
          <w:tcPr>
            <w:tcW w:w="1985" w:type="dxa"/>
          </w:tcPr>
          <w:p w14:paraId="660B3770" w14:textId="77777777" w:rsidR="0023412D" w:rsidRDefault="0023412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EK-04</w:t>
            </w:r>
          </w:p>
        </w:tc>
        <w:tc>
          <w:tcPr>
            <w:tcW w:w="5528" w:type="dxa"/>
          </w:tcPr>
          <w:p w14:paraId="575AC0F7" w14:textId="77777777" w:rsidR="0023412D" w:rsidRPr="009C4B77" w:rsidRDefault="004C0E7C" w:rsidP="009C4B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4B77">
              <w:rPr>
                <w:rFonts w:ascii="Corbel" w:hAnsi="Corbel"/>
                <w:sz w:val="24"/>
                <w:szCs w:val="24"/>
              </w:rPr>
              <w:t>Sprawdzian praktyczny</w:t>
            </w:r>
          </w:p>
        </w:tc>
        <w:tc>
          <w:tcPr>
            <w:tcW w:w="2126" w:type="dxa"/>
          </w:tcPr>
          <w:p w14:paraId="4FA9B88B" w14:textId="77777777" w:rsidR="0023412D" w:rsidRPr="009C4B77" w:rsidRDefault="00EE2F50" w:rsidP="009C4B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C4B77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4C0E7C" w:rsidRPr="009C54AE" w14:paraId="2824237D" w14:textId="77777777" w:rsidTr="00C05F44">
        <w:tc>
          <w:tcPr>
            <w:tcW w:w="1985" w:type="dxa"/>
          </w:tcPr>
          <w:p w14:paraId="1848F726" w14:textId="77777777" w:rsidR="004C0E7C" w:rsidRDefault="004C0E7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423E2873" w14:textId="77777777" w:rsidR="004C0E7C" w:rsidRPr="009C4B77" w:rsidRDefault="004C0E7C" w:rsidP="009C4B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4B77">
              <w:rPr>
                <w:rFonts w:ascii="Corbel" w:hAnsi="Corbel"/>
                <w:sz w:val="24"/>
                <w:szCs w:val="24"/>
              </w:rPr>
              <w:t>Obserwacja pracy przy komputerze, ocena wykonanej pracy</w:t>
            </w:r>
          </w:p>
        </w:tc>
        <w:tc>
          <w:tcPr>
            <w:tcW w:w="2126" w:type="dxa"/>
          </w:tcPr>
          <w:p w14:paraId="65A28DBB" w14:textId="77777777" w:rsidR="004C0E7C" w:rsidRPr="009C4B77" w:rsidRDefault="00EE2F50" w:rsidP="009C4B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C4B77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4C0E7C" w:rsidRPr="009C54AE" w14:paraId="2B5C8030" w14:textId="77777777" w:rsidTr="00C05F44">
        <w:tc>
          <w:tcPr>
            <w:tcW w:w="1985" w:type="dxa"/>
          </w:tcPr>
          <w:p w14:paraId="0D72431D" w14:textId="77777777" w:rsidR="004C0E7C" w:rsidRDefault="004C0E7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738554B2" w14:textId="77777777" w:rsidR="004C0E7C" w:rsidRPr="009C4B77" w:rsidRDefault="00BD0C28" w:rsidP="009C4B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4B77">
              <w:rPr>
                <w:rFonts w:ascii="Corbel" w:hAnsi="Corbel"/>
                <w:sz w:val="24"/>
                <w:szCs w:val="24"/>
              </w:rPr>
              <w:t>Obserwacja pracy przy komputerze, ocena wykonanej pracy</w:t>
            </w:r>
          </w:p>
        </w:tc>
        <w:tc>
          <w:tcPr>
            <w:tcW w:w="2126" w:type="dxa"/>
          </w:tcPr>
          <w:p w14:paraId="5D0F3476" w14:textId="77777777" w:rsidR="004C0E7C" w:rsidRPr="009C4B77" w:rsidRDefault="00EE2F50" w:rsidP="009C4B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C4B77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</w:tbl>
    <w:p w14:paraId="16AE8BCE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136138F" w14:textId="77777777" w:rsidR="0023412D" w:rsidRDefault="0023412D" w:rsidP="00EE2F5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29937DB" w14:textId="77777777" w:rsidR="00EE2F50" w:rsidRDefault="003E1941" w:rsidP="009C4B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B009D68" w14:textId="77777777" w:rsidR="00923D7D" w:rsidRPr="009C54AE" w:rsidRDefault="00923D7D" w:rsidP="00E925B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748DE15" w14:textId="77777777" w:rsidTr="00923D7D">
        <w:tc>
          <w:tcPr>
            <w:tcW w:w="9670" w:type="dxa"/>
          </w:tcPr>
          <w:p w14:paraId="41A3783F" w14:textId="77777777" w:rsidR="0085747A" w:rsidRPr="009C54AE" w:rsidRDefault="00E925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Aktywny udział w zajęciach (ciekawe propozycje rozwiązania postawionego problemu), zaliczenie wykonanych ćwiczeń (samodzielność w wykonaniu zadań), aktywność na platformie e-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lerningowej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017C934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2A3DB2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68D8CA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1CFC410D" w14:textId="77777777" w:rsidTr="003E1941">
        <w:tc>
          <w:tcPr>
            <w:tcW w:w="4962" w:type="dxa"/>
            <w:vAlign w:val="center"/>
          </w:tcPr>
          <w:p w14:paraId="1F5A212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FB77B2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80A471B" w14:textId="77777777" w:rsidTr="00923D7D">
        <w:tc>
          <w:tcPr>
            <w:tcW w:w="4962" w:type="dxa"/>
          </w:tcPr>
          <w:p w14:paraId="14586299" w14:textId="7B755FCB" w:rsidR="0085747A" w:rsidRPr="009C54AE" w:rsidRDefault="00C61DC5" w:rsidP="00C93AC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bookmarkStart w:id="0" w:name="_GoBack"/>
            <w:bookmarkEnd w:id="0"/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1DCB3704" w14:textId="77777777" w:rsidR="0085747A" w:rsidRPr="009C54AE" w:rsidRDefault="007940E4" w:rsidP="003B785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C54AE" w14:paraId="6112745E" w14:textId="77777777" w:rsidTr="00923D7D">
        <w:tc>
          <w:tcPr>
            <w:tcW w:w="4962" w:type="dxa"/>
          </w:tcPr>
          <w:p w14:paraId="5D56A88E" w14:textId="77777777" w:rsidR="007940E4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7940E4">
              <w:rPr>
                <w:rFonts w:ascii="Corbel" w:hAnsi="Corbel"/>
                <w:sz w:val="24"/>
                <w:szCs w:val="24"/>
              </w:rPr>
              <w:t>:</w:t>
            </w:r>
          </w:p>
          <w:p w14:paraId="608D2FF1" w14:textId="77777777" w:rsidR="007940E4" w:rsidRPr="009C54AE" w:rsidRDefault="007940E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ud</w:t>
            </w:r>
            <w:r w:rsidR="003646F9">
              <w:rPr>
                <w:rFonts w:ascii="Corbel" w:hAnsi="Corbel"/>
                <w:sz w:val="24"/>
                <w:szCs w:val="24"/>
              </w:rPr>
              <w:t>ział w konsultacjach</w:t>
            </w:r>
          </w:p>
        </w:tc>
        <w:tc>
          <w:tcPr>
            <w:tcW w:w="4677" w:type="dxa"/>
          </w:tcPr>
          <w:p w14:paraId="23752105" w14:textId="77777777" w:rsidR="00C61DC5" w:rsidRDefault="00C61DC5" w:rsidP="003B785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F8088F1" w14:textId="77777777" w:rsidR="007940E4" w:rsidRPr="009C54AE" w:rsidRDefault="007940E4" w:rsidP="003B785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4798444D" w14:textId="77777777" w:rsidTr="00923D7D">
        <w:tc>
          <w:tcPr>
            <w:tcW w:w="4962" w:type="dxa"/>
          </w:tcPr>
          <w:p w14:paraId="1C072CCB" w14:textId="77777777" w:rsidR="0071620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3646F9">
              <w:rPr>
                <w:rFonts w:ascii="Corbel" w:hAnsi="Corbel"/>
                <w:sz w:val="24"/>
                <w:szCs w:val="24"/>
              </w:rPr>
              <w:t>:</w:t>
            </w:r>
          </w:p>
          <w:p w14:paraId="5A4E17C6" w14:textId="77777777" w:rsidR="003646F9" w:rsidRDefault="003646F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przygotowanie do zajęć,</w:t>
            </w:r>
          </w:p>
          <w:p w14:paraId="00F2F155" w14:textId="77777777" w:rsidR="00C61DC5" w:rsidRDefault="003646F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zaliczenia</w:t>
            </w:r>
          </w:p>
          <w:p w14:paraId="0320FAA9" w14:textId="77777777" w:rsidR="003646F9" w:rsidRPr="009C54AE" w:rsidRDefault="003646F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studiowanie literatury</w:t>
            </w:r>
          </w:p>
        </w:tc>
        <w:tc>
          <w:tcPr>
            <w:tcW w:w="4677" w:type="dxa"/>
          </w:tcPr>
          <w:p w14:paraId="233CE264" w14:textId="77777777" w:rsidR="00C61DC5" w:rsidRDefault="00C61DC5" w:rsidP="003B785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1C5CFC1" w14:textId="77777777" w:rsidR="00A645A4" w:rsidRDefault="00A645A4" w:rsidP="003B785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CC02439" w14:textId="77777777" w:rsidR="00A645A4" w:rsidRDefault="00A645A4" w:rsidP="003B785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  <w:p w14:paraId="023A7FBE" w14:textId="77777777" w:rsidR="00A645A4" w:rsidRDefault="00A645A4" w:rsidP="003B785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  <w:p w14:paraId="1943581E" w14:textId="77777777" w:rsidR="00A645A4" w:rsidRPr="009C54AE" w:rsidRDefault="00A645A4" w:rsidP="003B785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14:paraId="3DF67211" w14:textId="77777777" w:rsidTr="00923D7D">
        <w:tc>
          <w:tcPr>
            <w:tcW w:w="4962" w:type="dxa"/>
          </w:tcPr>
          <w:p w14:paraId="378120C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FD448B6" w14:textId="77777777" w:rsidR="0085747A" w:rsidRPr="009C54AE" w:rsidRDefault="007940E4" w:rsidP="003B785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9C54AE" w14:paraId="6AF1873A" w14:textId="77777777" w:rsidTr="00923D7D">
        <w:tc>
          <w:tcPr>
            <w:tcW w:w="4962" w:type="dxa"/>
          </w:tcPr>
          <w:p w14:paraId="3282CB1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EB543A9" w14:textId="77777777" w:rsidR="0085747A" w:rsidRPr="009C54AE" w:rsidRDefault="007940E4" w:rsidP="003B785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4EDDBE4C" w14:textId="77777777" w:rsidR="0085747A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BDA37C3" w14:textId="77777777" w:rsidR="003646F9" w:rsidRPr="009C54AE" w:rsidRDefault="003646F9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6D99F89F" w14:textId="77777777" w:rsidR="00C919BC" w:rsidRPr="009C54AE" w:rsidRDefault="00C919B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6E3E23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2F6A854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7C574695" w14:textId="77777777" w:rsidTr="0071620A">
        <w:trPr>
          <w:trHeight w:val="397"/>
        </w:trPr>
        <w:tc>
          <w:tcPr>
            <w:tcW w:w="3544" w:type="dxa"/>
          </w:tcPr>
          <w:p w14:paraId="248846E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B147EF5" w14:textId="77777777" w:rsidR="0085747A" w:rsidRPr="009C54AE" w:rsidRDefault="00AD3FE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-----------------------------</w:t>
            </w:r>
          </w:p>
        </w:tc>
      </w:tr>
      <w:tr w:rsidR="0085747A" w:rsidRPr="009C54AE" w14:paraId="681591B0" w14:textId="77777777" w:rsidTr="0071620A">
        <w:trPr>
          <w:trHeight w:val="397"/>
        </w:trPr>
        <w:tc>
          <w:tcPr>
            <w:tcW w:w="3544" w:type="dxa"/>
          </w:tcPr>
          <w:p w14:paraId="3B3BAA3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AFD7244" w14:textId="77777777" w:rsidR="0085747A" w:rsidRPr="009C54AE" w:rsidRDefault="00AD3FE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------------------------------</w:t>
            </w:r>
          </w:p>
        </w:tc>
      </w:tr>
    </w:tbl>
    <w:p w14:paraId="1E82F7DD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16B947B" w14:textId="77777777" w:rsidR="004C1120" w:rsidRPr="009C54AE" w:rsidRDefault="004C1120" w:rsidP="009C4B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72BF931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2D03A3B8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AD3FE4" w:rsidRPr="00AF4A52" w14:paraId="4CF95D39" w14:textId="77777777" w:rsidTr="00AD3FE4">
        <w:tc>
          <w:tcPr>
            <w:tcW w:w="7513" w:type="dxa"/>
          </w:tcPr>
          <w:p w14:paraId="7FAC984A" w14:textId="77777777" w:rsidR="00AD3FE4" w:rsidRPr="003B785E" w:rsidRDefault="00AD3FE4" w:rsidP="00373025">
            <w:pPr>
              <w:spacing w:after="0" w:line="240" w:lineRule="auto"/>
              <w:ind w:left="318" w:hanging="318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mallCaps/>
                <w:sz w:val="24"/>
                <w:szCs w:val="24"/>
              </w:rPr>
              <w:t>Literatura podstawowa:</w:t>
            </w:r>
            <w:r w:rsidRPr="003B785E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1B5B55E8" w14:textId="77777777" w:rsidR="00AD3FE4" w:rsidRPr="003B785E" w:rsidRDefault="00AD3FE4" w:rsidP="003B785E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B785E">
              <w:rPr>
                <w:rFonts w:ascii="Corbel" w:hAnsi="Corbel"/>
                <w:sz w:val="24"/>
                <w:szCs w:val="24"/>
              </w:rPr>
              <w:t>Gogołek</w:t>
            </w:r>
            <w:proofErr w:type="spellEnd"/>
            <w:r w:rsidRPr="003B785E">
              <w:rPr>
                <w:rFonts w:ascii="Corbel" w:hAnsi="Corbel"/>
                <w:sz w:val="24"/>
                <w:szCs w:val="24"/>
              </w:rPr>
              <w:t xml:space="preserve"> W., </w:t>
            </w:r>
            <w:r w:rsidRPr="003B785E">
              <w:rPr>
                <w:rFonts w:ascii="Corbel" w:hAnsi="Corbel"/>
                <w:i/>
                <w:iCs/>
                <w:sz w:val="24"/>
                <w:szCs w:val="24"/>
              </w:rPr>
              <w:t>Informatyka dla humanistów</w:t>
            </w:r>
            <w:r w:rsidRPr="003B785E">
              <w:rPr>
                <w:rFonts w:ascii="Corbel" w:hAnsi="Corbel"/>
                <w:sz w:val="24"/>
                <w:szCs w:val="24"/>
              </w:rPr>
              <w:t>, wyd. Kropki trzy, Warszawa 2012;</w:t>
            </w:r>
          </w:p>
          <w:p w14:paraId="19FB650C" w14:textId="77777777" w:rsidR="00AD3FE4" w:rsidRPr="003B785E" w:rsidRDefault="00AD3FE4" w:rsidP="003B785E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 xml:space="preserve">Kowalczyk G., </w:t>
            </w:r>
            <w:r w:rsidRPr="003B785E">
              <w:rPr>
                <w:rFonts w:ascii="Corbel" w:hAnsi="Corbel"/>
                <w:i/>
                <w:sz w:val="24"/>
                <w:szCs w:val="24"/>
              </w:rPr>
              <w:t>Word 2016 PL,</w:t>
            </w:r>
            <w:r w:rsidRPr="003B785E">
              <w:rPr>
                <w:rFonts w:ascii="Corbel" w:hAnsi="Corbel"/>
                <w:sz w:val="24"/>
                <w:szCs w:val="24"/>
              </w:rPr>
              <w:t xml:space="preserve"> Helion, Gliwice 2016.</w:t>
            </w:r>
          </w:p>
          <w:p w14:paraId="5C6046F0" w14:textId="77777777" w:rsidR="00AD3FE4" w:rsidRPr="003B785E" w:rsidRDefault="00AD3FE4" w:rsidP="003B785E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  <w:lang w:eastAsia="pl-PL"/>
              </w:rPr>
            </w:pPr>
            <w:proofErr w:type="spellStart"/>
            <w:r w:rsidRPr="003B785E">
              <w:rPr>
                <w:rFonts w:ascii="Corbel" w:hAnsi="Corbel"/>
                <w:sz w:val="24"/>
                <w:szCs w:val="24"/>
                <w:lang w:val="en-US" w:eastAsia="pl-PL"/>
              </w:rPr>
              <w:t>Walkenbach</w:t>
            </w:r>
            <w:proofErr w:type="spellEnd"/>
            <w:r w:rsidRPr="003B785E">
              <w:rPr>
                <w:rFonts w:ascii="Corbel" w:hAnsi="Corbel"/>
                <w:sz w:val="24"/>
                <w:szCs w:val="24"/>
                <w:lang w:val="en-US" w:eastAsia="pl-PL"/>
              </w:rPr>
              <w:t xml:space="preserve">, J., </w:t>
            </w:r>
            <w:r w:rsidRPr="003B785E">
              <w:rPr>
                <w:rFonts w:ascii="Corbel" w:hAnsi="Corbel"/>
                <w:i/>
                <w:sz w:val="24"/>
                <w:szCs w:val="24"/>
                <w:lang w:val="en-US" w:eastAsia="pl-PL"/>
              </w:rPr>
              <w:t xml:space="preserve">Excel 20016 PL. </w:t>
            </w:r>
            <w:proofErr w:type="spellStart"/>
            <w:r w:rsidRPr="003B785E">
              <w:rPr>
                <w:rFonts w:ascii="Corbel" w:hAnsi="Corbel"/>
                <w:i/>
                <w:sz w:val="24"/>
                <w:szCs w:val="24"/>
                <w:lang w:val="en-US" w:eastAsia="pl-PL"/>
              </w:rPr>
              <w:t>Biblia</w:t>
            </w:r>
            <w:proofErr w:type="spellEnd"/>
            <w:r w:rsidRPr="003B785E">
              <w:rPr>
                <w:rFonts w:ascii="Corbel" w:hAnsi="Corbel"/>
                <w:sz w:val="24"/>
                <w:szCs w:val="24"/>
                <w:lang w:val="en-US" w:eastAsia="pl-PL"/>
              </w:rPr>
              <w:t xml:space="preserve">, </w:t>
            </w:r>
            <w:proofErr w:type="spellStart"/>
            <w:r w:rsidRPr="003B785E">
              <w:rPr>
                <w:rFonts w:ascii="Corbel" w:hAnsi="Corbel"/>
                <w:sz w:val="24"/>
                <w:szCs w:val="24"/>
                <w:lang w:val="en-US" w:eastAsia="pl-PL"/>
              </w:rPr>
              <w:t>wyd</w:t>
            </w:r>
            <w:proofErr w:type="spellEnd"/>
            <w:r w:rsidRPr="003B785E">
              <w:rPr>
                <w:rFonts w:ascii="Corbel" w:hAnsi="Corbel"/>
                <w:sz w:val="24"/>
                <w:szCs w:val="24"/>
                <w:lang w:val="en-US" w:eastAsia="pl-PL"/>
              </w:rPr>
              <w:t xml:space="preserve">. </w:t>
            </w:r>
            <w:r w:rsidRPr="003B785E">
              <w:rPr>
                <w:rFonts w:ascii="Corbel" w:hAnsi="Corbel"/>
                <w:sz w:val="24"/>
                <w:szCs w:val="24"/>
                <w:lang w:eastAsia="pl-PL"/>
              </w:rPr>
              <w:t xml:space="preserve">Helion, Gliwice 2016; </w:t>
            </w:r>
          </w:p>
          <w:p w14:paraId="748E4D43" w14:textId="77777777" w:rsidR="00AD3FE4" w:rsidRPr="003B785E" w:rsidRDefault="00AD3FE4" w:rsidP="003B785E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47" w:hanging="147"/>
              <w:rPr>
                <w:rFonts w:ascii="Corbel" w:hAnsi="Corbel"/>
                <w:bCs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lastRenderedPageBreak/>
              <w:t xml:space="preserve">Wróblewski P. </w:t>
            </w:r>
            <w:r w:rsidRPr="003B785E">
              <w:rPr>
                <w:rFonts w:ascii="Corbel" w:hAnsi="Corbel"/>
                <w:i/>
                <w:sz w:val="24"/>
                <w:szCs w:val="24"/>
              </w:rPr>
              <w:t>Microsoft Office 2016 PL. w biurze i nie tylko</w:t>
            </w:r>
            <w:r w:rsidRPr="003B785E">
              <w:rPr>
                <w:rFonts w:ascii="Corbel" w:hAnsi="Corbel"/>
                <w:sz w:val="24"/>
                <w:szCs w:val="24"/>
              </w:rPr>
              <w:t>, wyd. Helion, Gliwice 2016.</w:t>
            </w:r>
            <w:r w:rsidRPr="003B785E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</w:p>
          <w:p w14:paraId="1236E8A5" w14:textId="77777777" w:rsidR="00AD3FE4" w:rsidRPr="003B785E" w:rsidRDefault="00AD3FE4" w:rsidP="003B785E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 xml:space="preserve">Zieliński Z., </w:t>
            </w:r>
            <w:r w:rsidRPr="003B785E">
              <w:rPr>
                <w:rFonts w:ascii="Corbel" w:hAnsi="Corbel"/>
                <w:i/>
                <w:sz w:val="24"/>
                <w:szCs w:val="24"/>
              </w:rPr>
              <w:t>E-learning w edukacji</w:t>
            </w:r>
            <w:r w:rsidRPr="003B785E">
              <w:rPr>
                <w:rFonts w:ascii="Corbel" w:hAnsi="Corbel"/>
                <w:sz w:val="24"/>
                <w:szCs w:val="24"/>
              </w:rPr>
              <w:t>, wyd. Helion,  Gliwice2012</w:t>
            </w:r>
          </w:p>
          <w:p w14:paraId="5F87CB98" w14:textId="77777777" w:rsidR="00AD3FE4" w:rsidRPr="003B785E" w:rsidRDefault="00AD3FE4" w:rsidP="003B785E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>Strony internetowe:</w:t>
            </w:r>
          </w:p>
          <w:p w14:paraId="779A7542" w14:textId="77777777" w:rsidR="00AD3FE4" w:rsidRPr="003B785E" w:rsidRDefault="00AD3FE4" w:rsidP="003B785E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>http://www.prezi.com</w:t>
            </w:r>
          </w:p>
          <w:p w14:paraId="7B916C85" w14:textId="77777777" w:rsidR="00AD3FE4" w:rsidRPr="004C1120" w:rsidRDefault="005F65CD" w:rsidP="003B785E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hyperlink r:id="rId8" w:history="1">
              <w:r w:rsidR="00AD3FE4" w:rsidRPr="004C1120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>http://www.google.com</w:t>
              </w:r>
            </w:hyperlink>
          </w:p>
          <w:p w14:paraId="14FD1AC9" w14:textId="77777777" w:rsidR="00AD3FE4" w:rsidRPr="003B785E" w:rsidRDefault="00AD3FE4" w:rsidP="003B785E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47" w:hanging="147"/>
              <w:rPr>
                <w:rFonts w:ascii="Corbel" w:hAnsi="Corbel"/>
              </w:rPr>
            </w:pPr>
            <w:r w:rsidRPr="004C1120">
              <w:rPr>
                <w:rFonts w:ascii="Corbel" w:hAnsi="Corbel"/>
                <w:sz w:val="24"/>
                <w:szCs w:val="24"/>
              </w:rPr>
              <w:t>https://www.eureka.ur.edu.pl</w:t>
            </w:r>
          </w:p>
        </w:tc>
      </w:tr>
      <w:tr w:rsidR="00AD3FE4" w:rsidRPr="00AF4A52" w14:paraId="4F91E1B4" w14:textId="77777777" w:rsidTr="00AD3FE4">
        <w:tc>
          <w:tcPr>
            <w:tcW w:w="7513" w:type="dxa"/>
          </w:tcPr>
          <w:p w14:paraId="157A2322" w14:textId="77777777" w:rsidR="00AD3FE4" w:rsidRPr="003B785E" w:rsidRDefault="00AD3FE4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09A29783" w14:textId="77777777" w:rsidR="00AD3FE4" w:rsidRPr="003B785E" w:rsidRDefault="00AD3FE4" w:rsidP="003B785E">
            <w:pPr>
              <w:pStyle w:val="Styl1"/>
              <w:numPr>
                <w:ilvl w:val="0"/>
                <w:numId w:val="5"/>
              </w:numPr>
              <w:ind w:left="147" w:hanging="147"/>
              <w:rPr>
                <w:rFonts w:ascii="Corbel" w:hAnsi="Corbel"/>
                <w:b w:val="0"/>
                <w:szCs w:val="24"/>
              </w:rPr>
            </w:pPr>
            <w:r w:rsidRPr="003B785E">
              <w:rPr>
                <w:rFonts w:ascii="Corbel" w:hAnsi="Corbel"/>
                <w:b w:val="0"/>
                <w:szCs w:val="24"/>
              </w:rPr>
              <w:t xml:space="preserve">Walter N.(red.), </w:t>
            </w:r>
            <w:r w:rsidRPr="003B785E">
              <w:rPr>
                <w:rFonts w:ascii="Corbel" w:hAnsi="Corbel"/>
                <w:b w:val="0"/>
                <w:i/>
                <w:szCs w:val="24"/>
              </w:rPr>
              <w:t>Zanurzeni w mediach konteksty edukacji medialnej,</w:t>
            </w:r>
            <w:r w:rsidRPr="003B785E">
              <w:rPr>
                <w:rFonts w:ascii="Corbel" w:hAnsi="Corbel"/>
                <w:b w:val="0"/>
                <w:szCs w:val="24"/>
              </w:rPr>
              <w:t xml:space="preserve"> Wydawnictwo Naukowe Uniwersytetu im. Adama Mickiewicza w Poznaniu, 2016,  ss.206.</w:t>
            </w:r>
          </w:p>
          <w:p w14:paraId="3D9B2CFE" w14:textId="77777777" w:rsidR="009674C7" w:rsidRPr="003B785E" w:rsidRDefault="009674C7" w:rsidP="003B785E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 xml:space="preserve">Stachera H.,  </w:t>
            </w:r>
            <w:proofErr w:type="spellStart"/>
            <w:r w:rsidRPr="003B785E">
              <w:rPr>
                <w:rFonts w:ascii="Corbel" w:hAnsi="Corbel"/>
                <w:sz w:val="24"/>
                <w:szCs w:val="24"/>
              </w:rPr>
              <w:t>Kijo</w:t>
            </w:r>
            <w:proofErr w:type="spellEnd"/>
            <w:r w:rsidRPr="003B785E">
              <w:rPr>
                <w:rFonts w:ascii="Corbel" w:hAnsi="Corbel"/>
                <w:sz w:val="24"/>
                <w:szCs w:val="24"/>
              </w:rPr>
              <w:t xml:space="preserve"> A., Wilińska J., Jak pomagać uczniom rozwijać uzdolnienia informatyczne?, </w:t>
            </w:r>
            <w:proofErr w:type="spellStart"/>
            <w:r w:rsidRPr="003B785E">
              <w:rPr>
                <w:rFonts w:ascii="Corbel" w:hAnsi="Corbel"/>
                <w:sz w:val="24"/>
                <w:szCs w:val="24"/>
              </w:rPr>
              <w:t>Wyd.ORE</w:t>
            </w:r>
            <w:proofErr w:type="spellEnd"/>
            <w:r w:rsidRPr="003B785E">
              <w:rPr>
                <w:rFonts w:ascii="Corbel" w:hAnsi="Corbel"/>
                <w:sz w:val="24"/>
                <w:szCs w:val="24"/>
              </w:rPr>
              <w:t>, Warszawa 2014</w:t>
            </w:r>
          </w:p>
          <w:p w14:paraId="0519F327" w14:textId="77777777" w:rsidR="00AD3FE4" w:rsidRPr="00D070E8" w:rsidRDefault="00AD3FE4" w:rsidP="003B785E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47" w:hanging="147"/>
            </w:pPr>
            <w:r w:rsidRPr="003B785E">
              <w:rPr>
                <w:rFonts w:ascii="Corbel" w:hAnsi="Corbel"/>
                <w:sz w:val="24"/>
                <w:szCs w:val="24"/>
              </w:rPr>
              <w:t>P</w:t>
            </w:r>
            <w:r w:rsidR="009674C7" w:rsidRPr="003B785E">
              <w:rPr>
                <w:rFonts w:ascii="Corbel" w:hAnsi="Corbel"/>
                <w:sz w:val="24"/>
                <w:szCs w:val="24"/>
              </w:rPr>
              <w:t>C WORLD Komputer (czasopismo)</w:t>
            </w:r>
          </w:p>
        </w:tc>
      </w:tr>
    </w:tbl>
    <w:p w14:paraId="2A8C9B9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F3AE57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813994" w14:textId="77777777" w:rsidR="00785F0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785F0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8E0E32" w14:textId="77777777" w:rsidR="005F65CD" w:rsidRDefault="005F65CD" w:rsidP="00C16ABF">
      <w:pPr>
        <w:spacing w:after="0" w:line="240" w:lineRule="auto"/>
      </w:pPr>
      <w:r>
        <w:separator/>
      </w:r>
    </w:p>
  </w:endnote>
  <w:endnote w:type="continuationSeparator" w:id="0">
    <w:p w14:paraId="343E1DA1" w14:textId="77777777" w:rsidR="005F65CD" w:rsidRDefault="005F65C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E19954" w14:textId="77777777" w:rsidR="005F65CD" w:rsidRDefault="005F65CD" w:rsidP="00C16ABF">
      <w:pPr>
        <w:spacing w:after="0" w:line="240" w:lineRule="auto"/>
      </w:pPr>
      <w:r>
        <w:separator/>
      </w:r>
    </w:p>
  </w:footnote>
  <w:footnote w:type="continuationSeparator" w:id="0">
    <w:p w14:paraId="4A650461" w14:textId="77777777" w:rsidR="005F65CD" w:rsidRDefault="005F65CD" w:rsidP="00C16ABF">
      <w:pPr>
        <w:spacing w:after="0" w:line="240" w:lineRule="auto"/>
      </w:pPr>
      <w:r>
        <w:continuationSeparator/>
      </w:r>
    </w:p>
  </w:footnote>
  <w:footnote w:id="1">
    <w:p w14:paraId="7F09EF2B" w14:textId="77777777" w:rsidR="00D60E73" w:rsidRDefault="00D60E73" w:rsidP="00D60E7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A02A7C"/>
    <w:multiLevelType w:val="hybridMultilevel"/>
    <w:tmpl w:val="7F763468"/>
    <w:lvl w:ilvl="0" w:tplc="2F60E07C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ED3C3F"/>
    <w:multiLevelType w:val="hybridMultilevel"/>
    <w:tmpl w:val="7F763468"/>
    <w:lvl w:ilvl="0" w:tplc="2F60E07C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976265"/>
    <w:multiLevelType w:val="hybridMultilevel"/>
    <w:tmpl w:val="1E305D9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9C18B2"/>
    <w:multiLevelType w:val="hybridMultilevel"/>
    <w:tmpl w:val="268E62A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270B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4DA2"/>
    <w:rsid w:val="000D04B0"/>
    <w:rsid w:val="000F1C57"/>
    <w:rsid w:val="000F5615"/>
    <w:rsid w:val="000F6957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35A1"/>
    <w:rsid w:val="00192F37"/>
    <w:rsid w:val="001A70D2"/>
    <w:rsid w:val="001C7146"/>
    <w:rsid w:val="001D41E0"/>
    <w:rsid w:val="001D657B"/>
    <w:rsid w:val="001D7B54"/>
    <w:rsid w:val="001E0209"/>
    <w:rsid w:val="001E06CF"/>
    <w:rsid w:val="001F2CA2"/>
    <w:rsid w:val="002144C0"/>
    <w:rsid w:val="0022477D"/>
    <w:rsid w:val="002278A9"/>
    <w:rsid w:val="002336F9"/>
    <w:rsid w:val="0023412D"/>
    <w:rsid w:val="0024028F"/>
    <w:rsid w:val="00244ABC"/>
    <w:rsid w:val="00247C24"/>
    <w:rsid w:val="00264A1B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18E5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646F9"/>
    <w:rsid w:val="003A0A5B"/>
    <w:rsid w:val="003A1176"/>
    <w:rsid w:val="003B785E"/>
    <w:rsid w:val="003C0A1B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585B"/>
    <w:rsid w:val="004362C6"/>
    <w:rsid w:val="00437FA2"/>
    <w:rsid w:val="00445970"/>
    <w:rsid w:val="00447F78"/>
    <w:rsid w:val="00450EF5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0E7C"/>
    <w:rsid w:val="004C1120"/>
    <w:rsid w:val="004D5282"/>
    <w:rsid w:val="004E5BF9"/>
    <w:rsid w:val="004E7AA6"/>
    <w:rsid w:val="004F1551"/>
    <w:rsid w:val="004F55A3"/>
    <w:rsid w:val="0050496F"/>
    <w:rsid w:val="00513B6F"/>
    <w:rsid w:val="00517C63"/>
    <w:rsid w:val="00526C94"/>
    <w:rsid w:val="005346A4"/>
    <w:rsid w:val="005363C4"/>
    <w:rsid w:val="00536BDE"/>
    <w:rsid w:val="00543ACC"/>
    <w:rsid w:val="00546400"/>
    <w:rsid w:val="0056696D"/>
    <w:rsid w:val="00573EF9"/>
    <w:rsid w:val="00574AD9"/>
    <w:rsid w:val="0059484D"/>
    <w:rsid w:val="005A0855"/>
    <w:rsid w:val="005A3196"/>
    <w:rsid w:val="005C080F"/>
    <w:rsid w:val="005C55E5"/>
    <w:rsid w:val="005C696A"/>
    <w:rsid w:val="005E6E85"/>
    <w:rsid w:val="005F31D2"/>
    <w:rsid w:val="005F65CD"/>
    <w:rsid w:val="0061029B"/>
    <w:rsid w:val="00617230"/>
    <w:rsid w:val="00621CE1"/>
    <w:rsid w:val="00627FC9"/>
    <w:rsid w:val="00647FA8"/>
    <w:rsid w:val="00650C5F"/>
    <w:rsid w:val="00652797"/>
    <w:rsid w:val="00654934"/>
    <w:rsid w:val="006620D9"/>
    <w:rsid w:val="00671958"/>
    <w:rsid w:val="00675843"/>
    <w:rsid w:val="00696477"/>
    <w:rsid w:val="006C4DE1"/>
    <w:rsid w:val="006D050F"/>
    <w:rsid w:val="006D6139"/>
    <w:rsid w:val="006E5B7C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5F0E"/>
    <w:rsid w:val="00787C2A"/>
    <w:rsid w:val="00790E27"/>
    <w:rsid w:val="007940E4"/>
    <w:rsid w:val="007A4022"/>
    <w:rsid w:val="007A6E6E"/>
    <w:rsid w:val="007C3299"/>
    <w:rsid w:val="007C3BCC"/>
    <w:rsid w:val="007C4546"/>
    <w:rsid w:val="007D1809"/>
    <w:rsid w:val="007D6E56"/>
    <w:rsid w:val="007E44E2"/>
    <w:rsid w:val="007F1652"/>
    <w:rsid w:val="007F4155"/>
    <w:rsid w:val="00805A58"/>
    <w:rsid w:val="0081554D"/>
    <w:rsid w:val="0081707E"/>
    <w:rsid w:val="008326EF"/>
    <w:rsid w:val="008449B3"/>
    <w:rsid w:val="0085747A"/>
    <w:rsid w:val="00865123"/>
    <w:rsid w:val="0086548D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0CF4"/>
    <w:rsid w:val="00916188"/>
    <w:rsid w:val="00923D7D"/>
    <w:rsid w:val="009508DF"/>
    <w:rsid w:val="00950DAC"/>
    <w:rsid w:val="00954A07"/>
    <w:rsid w:val="009674C7"/>
    <w:rsid w:val="00997F14"/>
    <w:rsid w:val="009A78D9"/>
    <w:rsid w:val="009C1331"/>
    <w:rsid w:val="009C3E31"/>
    <w:rsid w:val="009C4B77"/>
    <w:rsid w:val="009C54AE"/>
    <w:rsid w:val="009C788E"/>
    <w:rsid w:val="009E3B41"/>
    <w:rsid w:val="009F3C5C"/>
    <w:rsid w:val="009F4610"/>
    <w:rsid w:val="00A00ECC"/>
    <w:rsid w:val="00A155EE"/>
    <w:rsid w:val="00A20ADB"/>
    <w:rsid w:val="00A2245B"/>
    <w:rsid w:val="00A30110"/>
    <w:rsid w:val="00A36899"/>
    <w:rsid w:val="00A36B13"/>
    <w:rsid w:val="00A371F6"/>
    <w:rsid w:val="00A373A7"/>
    <w:rsid w:val="00A4310C"/>
    <w:rsid w:val="00A43BF6"/>
    <w:rsid w:val="00A53FA5"/>
    <w:rsid w:val="00A54817"/>
    <w:rsid w:val="00A601C8"/>
    <w:rsid w:val="00A60799"/>
    <w:rsid w:val="00A645A4"/>
    <w:rsid w:val="00A84C85"/>
    <w:rsid w:val="00A97DE1"/>
    <w:rsid w:val="00AA4D8E"/>
    <w:rsid w:val="00AB053C"/>
    <w:rsid w:val="00AD1146"/>
    <w:rsid w:val="00AD27D3"/>
    <w:rsid w:val="00AD3FE4"/>
    <w:rsid w:val="00AD66D6"/>
    <w:rsid w:val="00AE069E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668E8"/>
    <w:rsid w:val="00B75946"/>
    <w:rsid w:val="00B8056E"/>
    <w:rsid w:val="00B819C8"/>
    <w:rsid w:val="00B82308"/>
    <w:rsid w:val="00B8346D"/>
    <w:rsid w:val="00B90885"/>
    <w:rsid w:val="00BB520A"/>
    <w:rsid w:val="00BD0C28"/>
    <w:rsid w:val="00BD3869"/>
    <w:rsid w:val="00BD66E9"/>
    <w:rsid w:val="00BD6FF4"/>
    <w:rsid w:val="00BE2CDC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3727"/>
    <w:rsid w:val="00C66D00"/>
    <w:rsid w:val="00C67E92"/>
    <w:rsid w:val="00C70A26"/>
    <w:rsid w:val="00C766DF"/>
    <w:rsid w:val="00C919BC"/>
    <w:rsid w:val="00C93ACD"/>
    <w:rsid w:val="00C94B98"/>
    <w:rsid w:val="00CA27BA"/>
    <w:rsid w:val="00CA2B96"/>
    <w:rsid w:val="00CA5089"/>
    <w:rsid w:val="00CB2E80"/>
    <w:rsid w:val="00CB42CB"/>
    <w:rsid w:val="00CD6897"/>
    <w:rsid w:val="00CE5BAC"/>
    <w:rsid w:val="00CF25BE"/>
    <w:rsid w:val="00CF78ED"/>
    <w:rsid w:val="00D02B25"/>
    <w:rsid w:val="00D02EBA"/>
    <w:rsid w:val="00D070E8"/>
    <w:rsid w:val="00D17C3C"/>
    <w:rsid w:val="00D2243F"/>
    <w:rsid w:val="00D26B2C"/>
    <w:rsid w:val="00D30557"/>
    <w:rsid w:val="00D352C9"/>
    <w:rsid w:val="00D425B2"/>
    <w:rsid w:val="00D428D6"/>
    <w:rsid w:val="00D552B2"/>
    <w:rsid w:val="00D557E3"/>
    <w:rsid w:val="00D608D1"/>
    <w:rsid w:val="00D60E73"/>
    <w:rsid w:val="00D74119"/>
    <w:rsid w:val="00D8075B"/>
    <w:rsid w:val="00D8678B"/>
    <w:rsid w:val="00DA2114"/>
    <w:rsid w:val="00DB6E66"/>
    <w:rsid w:val="00DE09C0"/>
    <w:rsid w:val="00DE4A14"/>
    <w:rsid w:val="00DF320D"/>
    <w:rsid w:val="00DF569E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25B3"/>
    <w:rsid w:val="00E960BB"/>
    <w:rsid w:val="00EA2074"/>
    <w:rsid w:val="00EA4832"/>
    <w:rsid w:val="00EA4E9D"/>
    <w:rsid w:val="00EC112E"/>
    <w:rsid w:val="00EC4899"/>
    <w:rsid w:val="00ED03AB"/>
    <w:rsid w:val="00ED32D2"/>
    <w:rsid w:val="00EE2F50"/>
    <w:rsid w:val="00EE32DE"/>
    <w:rsid w:val="00EE5457"/>
    <w:rsid w:val="00EF4802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C49C0"/>
  <w15:docId w15:val="{03112864-C698-49EE-BD9F-9386DE1A7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Styl1">
    <w:name w:val="Styl1"/>
    <w:basedOn w:val="Punktygwne"/>
    <w:qFormat/>
    <w:rsid w:val="00AD3FE4"/>
    <w:pPr>
      <w:spacing w:before="0" w:after="0"/>
    </w:pPr>
    <w:rPr>
      <w:rFonts w:ascii="Georgia" w:hAnsi="Georgia"/>
      <w:smallCaps w:val="0"/>
      <w:color w:val="333333"/>
      <w:shd w:val="clear" w:color="auto" w:fill="FFFFFF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668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668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668E8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68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68E8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" TargetMode="Externa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6C6C10-67A8-4FAE-AE11-CC3735F983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59FB86-9107-4DC3-9D49-B5AEB83B17D7}"/>
</file>

<file path=customXml/itemProps3.xml><?xml version="1.0" encoding="utf-8"?>
<ds:datastoreItem xmlns:ds="http://schemas.openxmlformats.org/officeDocument/2006/customXml" ds:itemID="{88BBF9E2-8745-4A8C-A8B8-6A564D8F7FA7}"/>
</file>

<file path=customXml/itemProps4.xml><?xml version="1.0" encoding="utf-8"?>
<ds:datastoreItem xmlns:ds="http://schemas.openxmlformats.org/officeDocument/2006/customXml" ds:itemID="{74FDA511-577E-4589-AE67-A29F5F6DEF4B}"/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243</TotalTime>
  <Pages>5</Pages>
  <Words>1133</Words>
  <Characters>6803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2019-02-06T12:12:00Z</cp:lastPrinted>
  <dcterms:created xsi:type="dcterms:W3CDTF">2019-10-23T18:43:00Z</dcterms:created>
  <dcterms:modified xsi:type="dcterms:W3CDTF">2023-04-20T12:41:00Z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